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33A" w:rsidRPr="00E17968" w:rsidRDefault="002B533A" w:rsidP="0039509E">
      <w:pPr>
        <w:shd w:val="clear" w:color="auto" w:fill="FFFFFF"/>
        <w:spacing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2B533A" w:rsidRPr="00E17968" w:rsidRDefault="002B533A" w:rsidP="005F144F">
      <w:pPr>
        <w:shd w:val="clear" w:color="auto" w:fill="FFFFFF"/>
        <w:spacing w:before="22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39509E" w:rsidRDefault="002B533A" w:rsidP="0039509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9509E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2B533A" w:rsidRPr="00E17968" w:rsidRDefault="002B533A" w:rsidP="0039509E">
      <w:pPr>
        <w:shd w:val="clear" w:color="auto" w:fill="FFFFFF"/>
        <w:spacing w:before="22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39509E" w:rsidRDefault="002B533A" w:rsidP="0039509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9509E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2B533A" w:rsidRPr="00E17968" w:rsidRDefault="002B533A" w:rsidP="0039509E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(НАПРАВЛЕННЯ)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(є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чинним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протягом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строку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(позапланового)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дотриманням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2B533A" w:rsidRPr="00E17968" w:rsidRDefault="002B533A" w:rsidP="005F144F">
      <w:pPr>
        <w:shd w:val="clear" w:color="auto" w:fill="FFFFFF"/>
        <w:spacing w:after="22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</w:p>
    <w:p w:rsidR="002B533A" w:rsidRPr="00E17968" w:rsidRDefault="002B533A" w:rsidP="005F144F">
      <w:pPr>
        <w:shd w:val="clear" w:color="auto" w:fill="FFFFFF"/>
        <w:spacing w:after="0" w:line="193" w:lineRule="atLeast"/>
        <w:ind w:firstLine="283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Найменування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(відокремленого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підрозділу)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прізвище,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власне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ім’я,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батькові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наявності)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фізичної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підприємця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здійснюється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ЄДРПОУ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2.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Місцезнаходження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юридичної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(відокремленого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підрозділу)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прізвище,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власне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ім’я,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батькові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наявності)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фізичної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підприємця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яких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здійснюється</w:t>
      </w:r>
      <w:r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1"/>
          <w:sz w:val="24"/>
          <w:szCs w:val="24"/>
          <w:lang w:eastAsia="uk-UA"/>
        </w:rPr>
        <w:t>перевірка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наказу,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виконання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здійснюється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перевірка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after="0" w:line="193" w:lineRule="atLeast"/>
        <w:ind w:firstLine="283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4.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Перелік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осіб,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беруть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участь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їх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прізвищ,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власних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імен,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батькові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наявності),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посад: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початку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закінчення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6.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Тип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(планова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позапланова)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форма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(перевірка,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обстеження,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інспектування)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7.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для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8.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Предмет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перевірки</w:t>
      </w:r>
    </w:p>
    <w:p w:rsidR="002B533A" w:rsidRPr="00E17968" w:rsidRDefault="002B533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9.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Інформація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попереднього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(тип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строк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його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здійснення)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E17968" w:rsidRDefault="002B533A" w:rsidP="005F144F">
      <w:pPr>
        <w:shd w:val="clear" w:color="auto" w:fill="FFFFFF"/>
        <w:spacing w:before="57"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Підпис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</w:p>
    <w:p w:rsidR="002B533A" w:rsidRPr="00E17968" w:rsidRDefault="002B533A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778"/>
        <w:gridCol w:w="2341"/>
        <w:gridCol w:w="4256"/>
      </w:tblGrid>
      <w:tr w:rsidR="002B533A" w:rsidRPr="00E17968" w:rsidTr="0039509E">
        <w:trPr>
          <w:trHeight w:val="307"/>
        </w:trPr>
        <w:tc>
          <w:tcPr>
            <w:tcW w:w="1821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B533A" w:rsidRPr="00E17968" w:rsidRDefault="002B533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</w:t>
            </w:r>
          </w:p>
          <w:p w:rsidR="002B533A" w:rsidRPr="0039509E" w:rsidRDefault="002B533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9509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2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B533A" w:rsidRPr="00E17968" w:rsidRDefault="002B533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2B533A" w:rsidRPr="0039509E" w:rsidRDefault="002B533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9509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51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2B533A" w:rsidRPr="00E17968" w:rsidRDefault="002B533A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2B533A" w:rsidRPr="0039509E" w:rsidRDefault="002B533A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39509E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2B533A" w:rsidRPr="00E17968" w:rsidRDefault="002B533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2B533A" w:rsidRPr="00E17968" w:rsidRDefault="002B533A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Копію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Посвідчення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вручено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</w:p>
    <w:p w:rsidR="002B533A" w:rsidRPr="0039509E" w:rsidRDefault="002B533A" w:rsidP="0039509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                                  </w:t>
      </w:r>
      <w:r w:rsidRPr="0039509E">
        <w:rPr>
          <w:rFonts w:ascii="Times New Roman" w:hAnsi="Times New Roman"/>
          <w:color w:val="000000"/>
          <w:sz w:val="20"/>
          <w:szCs w:val="20"/>
          <w:lang w:eastAsia="uk-UA"/>
        </w:rPr>
        <w:t>(дата вручення, посада, прізвище, власне ім’я, по батькові (за наявності)</w:t>
      </w:r>
    </w:p>
    <w:p w:rsidR="002B533A" w:rsidRPr="00E17968" w:rsidRDefault="002B533A" w:rsidP="0039509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</w:t>
      </w:r>
    </w:p>
    <w:p w:rsidR="002B533A" w:rsidRPr="0039509E" w:rsidRDefault="002B533A" w:rsidP="0039509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39509E">
        <w:rPr>
          <w:rFonts w:ascii="Times New Roman" w:hAnsi="Times New Roman"/>
          <w:color w:val="000000"/>
          <w:sz w:val="20"/>
          <w:szCs w:val="20"/>
          <w:lang w:eastAsia="uk-UA"/>
        </w:rPr>
        <w:t>керівника суб’єкта господарювання, його заступника або іншої уповноваженої особи)</w:t>
      </w:r>
    </w:p>
    <w:p w:rsidR="002B533A" w:rsidRPr="00E17968" w:rsidRDefault="002B533A" w:rsidP="005F144F">
      <w:pPr>
        <w:shd w:val="clear" w:color="auto" w:fill="FFFFFF"/>
        <w:spacing w:before="227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sectPr w:rsidR="002B533A" w:rsidRPr="00E17968" w:rsidSect="00E179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33808"/>
    <w:rsid w:val="00195A96"/>
    <w:rsid w:val="001E3ED3"/>
    <w:rsid w:val="002B533A"/>
    <w:rsid w:val="003428CB"/>
    <w:rsid w:val="0039509E"/>
    <w:rsid w:val="005518E6"/>
    <w:rsid w:val="00581DC1"/>
    <w:rsid w:val="005F144F"/>
    <w:rsid w:val="005F2B6F"/>
    <w:rsid w:val="006375C1"/>
    <w:rsid w:val="007333B4"/>
    <w:rsid w:val="00745348"/>
    <w:rsid w:val="00745D36"/>
    <w:rsid w:val="00886E3F"/>
    <w:rsid w:val="009B225F"/>
    <w:rsid w:val="00A45B1F"/>
    <w:rsid w:val="00B36362"/>
    <w:rsid w:val="00C471AA"/>
    <w:rsid w:val="00E167DB"/>
    <w:rsid w:val="00E17968"/>
    <w:rsid w:val="00F13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E3ED3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13F11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F13F11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F13F11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18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1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9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1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1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974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18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89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818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8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81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1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97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8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507</Words>
  <Characters>2895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4</cp:revision>
  <dcterms:created xsi:type="dcterms:W3CDTF">2022-04-11T12:42:00Z</dcterms:created>
  <dcterms:modified xsi:type="dcterms:W3CDTF">2022-04-12T13:40:00Z</dcterms:modified>
</cp:coreProperties>
</file>